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E1" w:rsidRDefault="00FD28E1" w:rsidP="00FD28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PORTHERNE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D28E1" w:rsidRDefault="00FD28E1" w:rsidP="00FD28E1">
      <w:pPr>
        <w:rPr>
          <w:rFonts w:ascii="Times New Roman" w:hAnsi="Times New Roman" w:cs="Times New Roman"/>
        </w:rPr>
      </w:pPr>
    </w:p>
    <w:p w:rsidR="00FD28E1" w:rsidRDefault="00FD28E1" w:rsidP="00FD28E1">
      <w:pPr>
        <w:rPr>
          <w:rFonts w:ascii="Times New Roman" w:hAnsi="Times New Roman" w:cs="Times New Roman"/>
        </w:rPr>
      </w:pPr>
    </w:p>
    <w:p w:rsidR="00FD28E1" w:rsidRDefault="00FD28E1" w:rsidP="00FD28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Bost</w:t>
      </w:r>
      <w:proofErr w:type="spellEnd"/>
      <w:r>
        <w:rPr>
          <w:rFonts w:ascii="Times New Roman" w:hAnsi="Times New Roman" w:cs="Times New Roman"/>
        </w:rPr>
        <w:t>, Provost of Eton(q.v.), brought a plaint of debt against him</w:t>
      </w:r>
    </w:p>
    <w:p w:rsidR="00FD28E1" w:rsidRDefault="00FD28E1" w:rsidP="00FD28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Portherne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Sparsholt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BuckinghamshireS</w:t>
      </w:r>
      <w:proofErr w:type="spellEnd"/>
      <w:r>
        <w:rPr>
          <w:rFonts w:ascii="Times New Roman" w:hAnsi="Times New Roman" w:cs="Times New Roman"/>
        </w:rPr>
        <w:t>.  (q.v.).</w:t>
      </w:r>
    </w:p>
    <w:p w:rsidR="00FD28E1" w:rsidRDefault="00FD28E1" w:rsidP="00FD28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FD28E1" w:rsidRDefault="00FD28E1" w:rsidP="00FD28E1">
      <w:pPr>
        <w:rPr>
          <w:rFonts w:ascii="Times New Roman" w:hAnsi="Times New Roman" w:cs="Times New Roman"/>
        </w:rPr>
      </w:pPr>
    </w:p>
    <w:p w:rsidR="00FD28E1" w:rsidRDefault="00FD28E1" w:rsidP="00FD28E1">
      <w:pPr>
        <w:rPr>
          <w:rFonts w:ascii="Times New Roman" w:hAnsi="Times New Roman" w:cs="Times New Roman"/>
        </w:rPr>
      </w:pPr>
    </w:p>
    <w:p w:rsidR="00FD28E1" w:rsidRDefault="00FD28E1" w:rsidP="00FD28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FD28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8E1" w:rsidRDefault="00FD28E1" w:rsidP="00E71FC3">
      <w:r>
        <w:separator/>
      </w:r>
    </w:p>
  </w:endnote>
  <w:endnote w:type="continuationSeparator" w:id="0">
    <w:p w:rsidR="00FD28E1" w:rsidRDefault="00FD28E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8E1" w:rsidRDefault="00FD28E1" w:rsidP="00E71FC3">
      <w:r>
        <w:separator/>
      </w:r>
    </w:p>
  </w:footnote>
  <w:footnote w:type="continuationSeparator" w:id="0">
    <w:p w:rsidR="00FD28E1" w:rsidRDefault="00FD28E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E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1357FC-AD3F-4EC4-8AAB-EA6148F0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D28E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2017-03-13T22:19:00Z</dcterms:created>
  <dcterms:modified xsi:type="dcterms:W3CDTF">2017-03-13T22:19:00Z</dcterms:modified>
</cp:coreProperties>
</file>